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F324BF">
        <w:rPr>
          <w:bCs/>
          <w:color w:val="000000"/>
          <w:sz w:val="28"/>
          <w:szCs w:val="28"/>
        </w:rPr>
        <w:t>2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</w:t>
      </w:r>
      <w:r w:rsidR="00846F5C">
        <w:rPr>
          <w:bCs/>
          <w:color w:val="000000"/>
          <w:sz w:val="28"/>
          <w:szCs w:val="28"/>
        </w:rPr>
        <w:t>окружного</w:t>
      </w:r>
      <w:r w:rsidRPr="008A1B03">
        <w:rPr>
          <w:bCs/>
          <w:color w:val="000000"/>
          <w:sz w:val="28"/>
          <w:szCs w:val="28"/>
        </w:rPr>
        <w:t xml:space="preserve"> Совета депутатов</w:t>
      </w:r>
    </w:p>
    <w:p w:rsidR="00AF352D" w:rsidRDefault="00AF352D" w:rsidP="00AF352D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E23D60">
        <w:rPr>
          <w:sz w:val="28"/>
          <w:szCs w:val="28"/>
        </w:rPr>
        <w:t xml:space="preserve"> </w:t>
      </w:r>
      <w:r w:rsidR="00F324BF">
        <w:rPr>
          <w:sz w:val="28"/>
          <w:szCs w:val="28"/>
        </w:rPr>
        <w:t xml:space="preserve">  </w:t>
      </w:r>
      <w:r>
        <w:rPr>
          <w:sz w:val="28"/>
          <w:szCs w:val="28"/>
        </w:rPr>
        <w:t>от</w:t>
      </w:r>
      <w:r w:rsidR="00F324BF">
        <w:rPr>
          <w:sz w:val="28"/>
          <w:szCs w:val="28"/>
        </w:rPr>
        <w:t>_________</w:t>
      </w:r>
      <w:r>
        <w:rPr>
          <w:sz w:val="28"/>
          <w:szCs w:val="28"/>
        </w:rPr>
        <w:t>202</w:t>
      </w:r>
      <w:r w:rsidR="00A20CC7">
        <w:rPr>
          <w:sz w:val="28"/>
          <w:szCs w:val="28"/>
        </w:rPr>
        <w:t>5</w:t>
      </w:r>
      <w:r>
        <w:rPr>
          <w:sz w:val="28"/>
          <w:szCs w:val="28"/>
        </w:rPr>
        <w:t xml:space="preserve"> №</w:t>
      </w:r>
      <w:r w:rsidR="00F324BF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DC6A56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bookmarkStart w:id="0" w:name="_GoBack"/>
      <w:bookmarkEnd w:id="0"/>
      <w:proofErr w:type="spellStart"/>
      <w:r w:rsidR="00BD3B2B" w:rsidRPr="008A1B03">
        <w:rPr>
          <w:b/>
          <w:bCs/>
          <w:sz w:val="28"/>
          <w:szCs w:val="28"/>
        </w:rPr>
        <w:t>Духовщинский</w:t>
      </w:r>
      <w:proofErr w:type="spellEnd"/>
      <w:r w:rsidR="00BD3B2B" w:rsidRPr="008A1B03">
        <w:rPr>
          <w:b/>
          <w:bCs/>
          <w:sz w:val="28"/>
          <w:szCs w:val="28"/>
        </w:rPr>
        <w:t xml:space="preserve">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846F5C">
        <w:rPr>
          <w:b/>
          <w:bCs/>
          <w:sz w:val="28"/>
          <w:szCs w:val="28"/>
        </w:rPr>
        <w:t>5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C954E8" w:rsidP="00C954E8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3204C"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F070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34" w:rsidRPr="00F07034" w:rsidRDefault="0053204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737043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566 165 430,86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F07034" w:rsidRDefault="00737043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566 165 430,86</w:t>
            </w:r>
          </w:p>
        </w:tc>
      </w:tr>
      <w:tr w:rsidR="0053204C" w:rsidRPr="00C6587E" w:rsidTr="00A611C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737043" w:rsidP="00A611C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208 166 400,00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A611CF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8A551C" w:rsidRPr="00C6587E" w:rsidTr="008A551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51C" w:rsidRPr="00C6587E" w:rsidRDefault="008A551C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AB6B2D" w:rsidP="00AB6B2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16 009 400,00</w:t>
            </w:r>
          </w:p>
        </w:tc>
      </w:tr>
      <w:tr w:rsidR="005F3D5C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3D5C" w:rsidRDefault="00AB6B2D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16 009 400,00</w:t>
            </w:r>
          </w:p>
        </w:tc>
      </w:tr>
      <w:tr w:rsidR="00FE498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88" w:rsidRPr="00FE4988" w:rsidRDefault="00FE4988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988" w:rsidRPr="00FE4988" w:rsidRDefault="00FE4988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988" w:rsidRPr="00F07034" w:rsidRDefault="00F4077B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147 788 913,62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2 02 25454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2 02 25454 14 0000 150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D565A" w:rsidRPr="00C6587E" w:rsidTr="00CD56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5A" w:rsidRDefault="00CD565A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2 02 25467 </w:t>
            </w:r>
            <w:r w:rsidR="00533D58">
              <w:rPr>
                <w:sz w:val="24"/>
                <w:szCs w:val="24"/>
                <w:lang w:eastAsia="en-US"/>
              </w:rPr>
              <w:t>00</w:t>
            </w:r>
            <w:r>
              <w:rPr>
                <w:sz w:val="24"/>
                <w:szCs w:val="24"/>
                <w:lang w:eastAsia="en-US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65A" w:rsidRDefault="00CD565A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65A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533D5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2 02 25467 14 0000 150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E4988" w:rsidRDefault="00F5558B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F5558B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4C06DE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123 477 397,19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4C06DE" w:rsidRDefault="00F4077B" w:rsidP="00742096">
            <w:pPr>
              <w:ind w:left="-51"/>
              <w:jc w:val="right"/>
              <w:rPr>
                <w:sz w:val="24"/>
                <w:szCs w:val="24"/>
              </w:rPr>
            </w:pPr>
            <w:r w:rsidRPr="004C06DE">
              <w:rPr>
                <w:sz w:val="24"/>
                <w:szCs w:val="24"/>
              </w:rPr>
              <w:t>12</w:t>
            </w:r>
            <w:r w:rsidR="009E2073">
              <w:rPr>
                <w:sz w:val="24"/>
                <w:szCs w:val="24"/>
              </w:rPr>
              <w:t>3 477 397,19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4C06DE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208 890 476,24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3D1A81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191 883 703,80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3D1A81">
              <w:rPr>
                <w:sz w:val="24"/>
                <w:szCs w:val="24"/>
              </w:rPr>
              <w:t> 883 703,80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3D1A81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831 722,44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D1A81">
              <w:rPr>
                <w:sz w:val="24"/>
                <w:szCs w:val="24"/>
              </w:rPr>
              <w:t>31 722,44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lastRenderedPageBreak/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</w:t>
            </w:r>
            <w:r w:rsidR="00C0213B">
              <w:rPr>
                <w:sz w:val="24"/>
                <w:szCs w:val="24"/>
              </w:rPr>
              <w:t>5</w:t>
            </w:r>
            <w:r w:rsidR="00F07034">
              <w:rPr>
                <w:sz w:val="24"/>
                <w:szCs w:val="24"/>
              </w:rPr>
              <w:t>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Pr="00B16530" w:rsidRDefault="005F7987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Pr="00B16530" w:rsidRDefault="00A857B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BC635E" w:rsidRPr="001730E7" w:rsidTr="00BC63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635E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A24FAE" w:rsidRPr="001730E7" w:rsidTr="00B206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8C7DB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1 319 641,00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9655D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Default="00A857B2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893AD4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A857B2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F5558B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F5558B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A81" w:rsidRDefault="003D1A81" w:rsidP="00C30039">
      <w:r>
        <w:separator/>
      </w:r>
    </w:p>
  </w:endnote>
  <w:endnote w:type="continuationSeparator" w:id="1">
    <w:p w:rsidR="003D1A81" w:rsidRDefault="003D1A81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A81" w:rsidRDefault="003D1A81" w:rsidP="00C30039">
      <w:r>
        <w:separator/>
      </w:r>
    </w:p>
  </w:footnote>
  <w:footnote w:type="continuationSeparator" w:id="1">
    <w:p w:rsidR="003D1A81" w:rsidRDefault="003D1A81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81" w:rsidRDefault="00BF6CFF">
    <w:pPr>
      <w:pStyle w:val="a3"/>
      <w:jc w:val="center"/>
    </w:pPr>
    <w:fldSimple w:instr="PAGE   \* MERGEFORMAT">
      <w:r w:rsidR="00F324BF">
        <w:rPr>
          <w:noProof/>
        </w:rPr>
        <w:t>4</w:t>
      </w:r>
    </w:fldSimple>
  </w:p>
  <w:p w:rsidR="003D1A81" w:rsidRDefault="003D1A8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1034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46C6"/>
    <w:rsid w:val="0033637F"/>
    <w:rsid w:val="0033648B"/>
    <w:rsid w:val="00336AB9"/>
    <w:rsid w:val="003424D5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1A81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6DE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3D58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A6F88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3463F"/>
    <w:rsid w:val="00737043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760F9"/>
    <w:rsid w:val="00890FC3"/>
    <w:rsid w:val="008920DE"/>
    <w:rsid w:val="0089325E"/>
    <w:rsid w:val="00893AD4"/>
    <w:rsid w:val="008A0B93"/>
    <w:rsid w:val="008A1B03"/>
    <w:rsid w:val="008A31F9"/>
    <w:rsid w:val="008A4DB1"/>
    <w:rsid w:val="008A551C"/>
    <w:rsid w:val="008C540C"/>
    <w:rsid w:val="008C7DB0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0713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E2073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0CC7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6B2D"/>
    <w:rsid w:val="00AB7835"/>
    <w:rsid w:val="00AC610C"/>
    <w:rsid w:val="00AC7343"/>
    <w:rsid w:val="00AD5A45"/>
    <w:rsid w:val="00AE4A37"/>
    <w:rsid w:val="00AE5322"/>
    <w:rsid w:val="00AF1BD0"/>
    <w:rsid w:val="00AF352D"/>
    <w:rsid w:val="00B012AA"/>
    <w:rsid w:val="00B0141D"/>
    <w:rsid w:val="00B01F34"/>
    <w:rsid w:val="00B0373E"/>
    <w:rsid w:val="00B03D11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BF6CFF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271F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D565A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3A36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8DB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3D60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4301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24BF"/>
    <w:rsid w:val="00F34739"/>
    <w:rsid w:val="00F349F3"/>
    <w:rsid w:val="00F35FAE"/>
    <w:rsid w:val="00F36AFC"/>
    <w:rsid w:val="00F37797"/>
    <w:rsid w:val="00F4077B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4DD0-B7A3-443D-B2B0-45EE72EB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804</TotalTime>
  <Pages>4</Pages>
  <Words>1013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42</cp:revision>
  <cp:lastPrinted>2025-04-10T08:00:00Z</cp:lastPrinted>
  <dcterms:created xsi:type="dcterms:W3CDTF">2018-11-08T06:21:00Z</dcterms:created>
  <dcterms:modified xsi:type="dcterms:W3CDTF">2025-04-15T12:12:00Z</dcterms:modified>
</cp:coreProperties>
</file>